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0D43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AAD8FC3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Saxby.</w:t>
      </w:r>
    </w:p>
    <w:p w14:paraId="6F713688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45E1A3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E0926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7AE1D5F6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44DA326E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the taxes of a fifteenth and a tenth.</w:t>
      </w:r>
    </w:p>
    <w:p w14:paraId="01CD8DBE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p.63)</w:t>
      </w:r>
    </w:p>
    <w:p w14:paraId="45C35517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A42D7E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723F52" w14:textId="77777777" w:rsidR="00AC36A4" w:rsidRDefault="00AC36A4" w:rsidP="00AC36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7F7C12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6AA3" w14:textId="77777777" w:rsidR="00AC36A4" w:rsidRDefault="00AC36A4" w:rsidP="009139A6">
      <w:r>
        <w:separator/>
      </w:r>
    </w:p>
  </w:endnote>
  <w:endnote w:type="continuationSeparator" w:id="0">
    <w:p w14:paraId="5D41BEE7" w14:textId="77777777" w:rsidR="00AC36A4" w:rsidRDefault="00AC36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D98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8FD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E33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804B9" w14:textId="77777777" w:rsidR="00AC36A4" w:rsidRDefault="00AC36A4" w:rsidP="009139A6">
      <w:r>
        <w:separator/>
      </w:r>
    </w:p>
  </w:footnote>
  <w:footnote w:type="continuationSeparator" w:id="0">
    <w:p w14:paraId="3B2A0D19" w14:textId="77777777" w:rsidR="00AC36A4" w:rsidRDefault="00AC36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5C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C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65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6A4"/>
    <w:rsid w:val="000666E0"/>
    <w:rsid w:val="002510B7"/>
    <w:rsid w:val="005C130B"/>
    <w:rsid w:val="00826F5C"/>
    <w:rsid w:val="009139A6"/>
    <w:rsid w:val="009448BB"/>
    <w:rsid w:val="00A3176C"/>
    <w:rsid w:val="00AC36A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3704B"/>
  <w15:chartTrackingRefBased/>
  <w15:docId w15:val="{3172D284-0306-4166-8C40-1ED1E235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2021-11-01T07:44:00Z</dcterms:created>
  <dcterms:modified xsi:type="dcterms:W3CDTF">2021-11-01T07:44:00Z</dcterms:modified>
</cp:coreProperties>
</file>